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9B232" w14:textId="5A6EB6C9" w:rsidR="00BA00AB" w:rsidRDefault="00416BB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Alice SHIRWOD</w:t>
      </w:r>
      <w:r>
        <w:rPr>
          <w:rFonts w:ascii="Times New Roman" w:hAnsi="Times New Roman" w:cs="Times New Roman"/>
          <w:sz w:val="24"/>
          <w:szCs w:val="24"/>
        </w:rPr>
        <w:t xml:space="preserve">      (d.1430)</w:t>
      </w:r>
    </w:p>
    <w:p w14:paraId="64671C54" w14:textId="44E8D0A5" w:rsidR="00416BBE" w:rsidRDefault="00416BB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York. </w:t>
      </w:r>
    </w:p>
    <w:p w14:paraId="3F16EE48" w14:textId="6DC0259B" w:rsidR="00416BBE" w:rsidRDefault="00416BB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6FA942" w14:textId="79BD5637" w:rsidR="00416BBE" w:rsidRDefault="00416BB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A164F4" w14:textId="32991432" w:rsidR="00416BBE" w:rsidRDefault="00416BB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John, butcher.   (W.Y.R. p.150)</w:t>
      </w:r>
    </w:p>
    <w:p w14:paraId="35A89C3B" w14:textId="207E43A6" w:rsidR="00416BBE" w:rsidRDefault="00416BB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F60455" w14:textId="4711003A" w:rsidR="00416BBE" w:rsidRDefault="00416BB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42989E" w14:textId="1381D2B2" w:rsidR="00416BBE" w:rsidRDefault="00416BB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Aug.1430</w:t>
      </w:r>
      <w:r>
        <w:rPr>
          <w:rFonts w:ascii="Times New Roman" w:hAnsi="Times New Roman" w:cs="Times New Roman"/>
          <w:sz w:val="24"/>
          <w:szCs w:val="24"/>
        </w:rPr>
        <w:tab/>
        <w:t>She made her Will.   (ibid.)</w:t>
      </w:r>
    </w:p>
    <w:p w14:paraId="767CB514" w14:textId="5655849A" w:rsidR="00416BBE" w:rsidRDefault="00416BB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Aug.</w:t>
      </w:r>
      <w:r w:rsidR="006D2594">
        <w:rPr>
          <w:rFonts w:ascii="Times New Roman" w:hAnsi="Times New Roman" w:cs="Times New Roman"/>
          <w:sz w:val="24"/>
          <w:szCs w:val="24"/>
        </w:rPr>
        <w:tab/>
        <w:t>Probate of her Will.   (ibid.)</w:t>
      </w:r>
    </w:p>
    <w:p w14:paraId="29CCEA41" w14:textId="35437F14" w:rsidR="006D2594" w:rsidRDefault="006D259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6EF655" w14:textId="30ED1371" w:rsidR="006D2594" w:rsidRDefault="006D259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0F9392" w14:textId="339AEC19" w:rsidR="006D2594" w:rsidRDefault="006D259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July 2022</w:t>
      </w:r>
    </w:p>
    <w:p w14:paraId="62193E68" w14:textId="7D7BF445" w:rsidR="00416BBE" w:rsidRDefault="00416BB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56E8C4" w14:textId="7C2C57AE" w:rsidR="00416BBE" w:rsidRDefault="00416BB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2C9C0E" w14:textId="77777777" w:rsidR="00416BBE" w:rsidRPr="00416BBE" w:rsidRDefault="00416BB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416BBE" w:rsidRPr="00416BB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F30E0" w14:textId="77777777" w:rsidR="00416BBE" w:rsidRDefault="00416BBE" w:rsidP="009139A6">
      <w:r>
        <w:separator/>
      </w:r>
    </w:p>
  </w:endnote>
  <w:endnote w:type="continuationSeparator" w:id="0">
    <w:p w14:paraId="11B0F16D" w14:textId="77777777" w:rsidR="00416BBE" w:rsidRDefault="00416BB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6EF4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2938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EBB1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614F7" w14:textId="77777777" w:rsidR="00416BBE" w:rsidRDefault="00416BBE" w:rsidP="009139A6">
      <w:r>
        <w:separator/>
      </w:r>
    </w:p>
  </w:footnote>
  <w:footnote w:type="continuationSeparator" w:id="0">
    <w:p w14:paraId="40FC82FF" w14:textId="77777777" w:rsidR="00416BBE" w:rsidRDefault="00416BB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D723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C350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49D3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BBE"/>
    <w:rsid w:val="000666E0"/>
    <w:rsid w:val="002510B7"/>
    <w:rsid w:val="00416BBE"/>
    <w:rsid w:val="005C130B"/>
    <w:rsid w:val="006D2594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7F5265"/>
  <w15:chartTrackingRefBased/>
  <w15:docId w15:val="{CD2877C8-849B-42F9-8878-9138A8108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8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2022-07-07T15:26:00Z</dcterms:created>
  <dcterms:modified xsi:type="dcterms:W3CDTF">2022-07-07T15:34:00Z</dcterms:modified>
</cp:coreProperties>
</file>